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85" w:rsidRPr="004E7C35" w:rsidRDefault="00824E85" w:rsidP="00A656F0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24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824E85" w:rsidRDefault="00824E85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824E85" w:rsidRDefault="00824E85" w:rsidP="00B965D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824E85" w:rsidRDefault="00824E85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824E85" w:rsidRDefault="00824E85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824E85" w:rsidRDefault="00824E85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824E85" w:rsidRDefault="00824E85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24E85" w:rsidRDefault="00824E85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24E85" w:rsidRPr="00292291" w:rsidRDefault="00824E85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824E85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824E85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Default="00824E85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824E85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824E85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824E85" w:rsidRPr="00292291" w:rsidRDefault="00824E85" w:rsidP="00A078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824E85" w:rsidRPr="00292291" w:rsidRDefault="00824E85" w:rsidP="00A656F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17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  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824E85" w:rsidRPr="00292291" w:rsidRDefault="00824E85" w:rsidP="00A656F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24E85" w:rsidRPr="00292291" w:rsidRDefault="00824E85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24E85" w:rsidRPr="00292291" w:rsidRDefault="00824E85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24E85" w:rsidRPr="00292291" w:rsidRDefault="00824E85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824E85" w:rsidRPr="006F32EF" w:rsidRDefault="00824E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24E85" w:rsidRPr="006F32EF" w:rsidRDefault="00824E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824E85" w:rsidRDefault="00824E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Pr="006F32EF" w:rsidRDefault="00824E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824E85" w:rsidRDefault="00824E85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824E85" w:rsidRPr="00292291" w:rsidRDefault="00824E85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824E85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824E85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824E85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24E85" w:rsidRPr="00292291" w:rsidRDefault="00824E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824E85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6CE5"/>
    <w:rsid w:val="00097946"/>
    <w:rsid w:val="00156FAA"/>
    <w:rsid w:val="001A7A8B"/>
    <w:rsid w:val="00201C0C"/>
    <w:rsid w:val="002812AC"/>
    <w:rsid w:val="00291BB3"/>
    <w:rsid w:val="00292291"/>
    <w:rsid w:val="003915FC"/>
    <w:rsid w:val="003B636F"/>
    <w:rsid w:val="003C4B0F"/>
    <w:rsid w:val="003E728E"/>
    <w:rsid w:val="0046260E"/>
    <w:rsid w:val="004D1249"/>
    <w:rsid w:val="004E7C35"/>
    <w:rsid w:val="00523BE8"/>
    <w:rsid w:val="00573928"/>
    <w:rsid w:val="0059649A"/>
    <w:rsid w:val="005F285E"/>
    <w:rsid w:val="00667137"/>
    <w:rsid w:val="006F32EF"/>
    <w:rsid w:val="00734290"/>
    <w:rsid w:val="007C4842"/>
    <w:rsid w:val="00824E85"/>
    <w:rsid w:val="00930195"/>
    <w:rsid w:val="00941E6C"/>
    <w:rsid w:val="00A0787F"/>
    <w:rsid w:val="00A311D5"/>
    <w:rsid w:val="00A656F0"/>
    <w:rsid w:val="00A7207F"/>
    <w:rsid w:val="00A77376"/>
    <w:rsid w:val="00A84BAC"/>
    <w:rsid w:val="00B965DC"/>
    <w:rsid w:val="00C754DF"/>
    <w:rsid w:val="00CF07EB"/>
    <w:rsid w:val="00D038C4"/>
    <w:rsid w:val="00DA5FAB"/>
    <w:rsid w:val="00DB3B21"/>
    <w:rsid w:val="00DE2816"/>
    <w:rsid w:val="00EB6089"/>
    <w:rsid w:val="00F52A33"/>
    <w:rsid w:val="00F541FD"/>
    <w:rsid w:val="00FA4B7B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56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303</Words>
  <Characters>1792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MPHB1244</dc:title>
  <dc:subject/>
  <dc:creator>Hofbauer, Thomas [NETPWR/KNURR/DE]</dc:creator>
  <cp:keywords/>
  <dc:description/>
  <cp:lastModifiedBy>takacr</cp:lastModifiedBy>
  <cp:revision>3</cp:revision>
  <dcterms:created xsi:type="dcterms:W3CDTF">2013-11-25T13:09:00Z</dcterms:created>
  <dcterms:modified xsi:type="dcterms:W3CDTF">2013-11-26T12:46:00Z</dcterms:modified>
</cp:coreProperties>
</file>